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548E24A0" w:rsidR="00D82798" w:rsidRDefault="00D82798" w:rsidP="00094BE0">
      <w:pPr>
        <w:pStyle w:val="Header"/>
        <w:tabs>
          <w:tab w:val="right" w:pos="9630"/>
        </w:tabs>
        <w:rPr>
          <w:bCs/>
          <w:noProof w:val="0"/>
          <w:sz w:val="24"/>
          <w:lang w:val="en-GB"/>
        </w:rPr>
      </w:pPr>
      <w:r>
        <w:rPr>
          <w:bCs/>
          <w:noProof w:val="0"/>
          <w:sz w:val="24"/>
          <w:lang w:val="en-GB"/>
        </w:rPr>
        <w:t>3GPP TSG RAN WG</w:t>
      </w:r>
      <w:r w:rsidR="00B04A21">
        <w:rPr>
          <w:bCs/>
          <w:noProof w:val="0"/>
          <w:sz w:val="24"/>
          <w:lang w:val="en-GB"/>
        </w:rPr>
        <w:t>1#90</w:t>
      </w:r>
      <w:r w:rsidR="00B04A21">
        <w:rPr>
          <w:bCs/>
          <w:noProof w:val="0"/>
          <w:sz w:val="24"/>
          <w:lang w:val="en-GB"/>
        </w:rPr>
        <w:tab/>
      </w:r>
      <w:r w:rsidR="00FF2D5B" w:rsidRPr="00443263">
        <w:rPr>
          <w:bCs/>
          <w:noProof w:val="0"/>
          <w:sz w:val="24"/>
          <w:lang w:val="en-GB"/>
        </w:rPr>
        <w:t>R1-17</w:t>
      </w:r>
      <w:r w:rsidR="00443263" w:rsidRPr="00443263">
        <w:rPr>
          <w:bCs/>
          <w:noProof w:val="0"/>
          <w:sz w:val="24"/>
          <w:lang w:val="en-GB"/>
        </w:rPr>
        <w:t>1</w:t>
      </w:r>
      <w:r w:rsidR="00E26D95">
        <w:rPr>
          <w:bCs/>
          <w:noProof w:val="0"/>
          <w:sz w:val="24"/>
          <w:lang w:val="en-GB"/>
        </w:rPr>
        <w:t>4009</w:t>
      </w:r>
    </w:p>
    <w:p w14:paraId="67DB2173" w14:textId="0BB8C9FC" w:rsidR="00A91C7F" w:rsidRPr="00461210" w:rsidRDefault="00B04A21" w:rsidP="00A91C7F">
      <w:pPr>
        <w:pStyle w:val="Header"/>
        <w:tabs>
          <w:tab w:val="right" w:pos="9639"/>
        </w:tabs>
        <w:rPr>
          <w:bCs/>
          <w:noProof w:val="0"/>
          <w:sz w:val="24"/>
          <w:lang w:val="en-GB"/>
        </w:rPr>
      </w:pPr>
      <w:r>
        <w:rPr>
          <w:noProof w:val="0"/>
          <w:sz w:val="24"/>
          <w:lang w:val="en-GB"/>
        </w:rPr>
        <w:t>Prague, Czech Republic, 21</w:t>
      </w:r>
      <w:r>
        <w:rPr>
          <w:noProof w:val="0"/>
          <w:sz w:val="24"/>
          <w:vertAlign w:val="superscript"/>
          <w:lang w:val="en-GB"/>
        </w:rPr>
        <w:t>st</w:t>
      </w:r>
      <w:r w:rsidRPr="007A33FC">
        <w:rPr>
          <w:noProof w:val="0"/>
          <w:sz w:val="24"/>
          <w:lang w:val="en-GB"/>
        </w:rPr>
        <w:t>-</w:t>
      </w:r>
      <w:r>
        <w:rPr>
          <w:noProof w:val="0"/>
          <w:sz w:val="24"/>
          <w:lang w:val="en-GB"/>
        </w:rPr>
        <w:t>25</w:t>
      </w:r>
      <w:r w:rsidRPr="007A33FC">
        <w:rPr>
          <w:noProof w:val="0"/>
          <w:sz w:val="24"/>
          <w:vertAlign w:val="superscript"/>
          <w:lang w:val="en-GB"/>
        </w:rPr>
        <w:t>th</w:t>
      </w:r>
      <w:r w:rsidRPr="007A33FC">
        <w:rPr>
          <w:noProof w:val="0"/>
          <w:sz w:val="24"/>
          <w:lang w:val="en-GB"/>
        </w:rPr>
        <w:t xml:space="preserve"> </w:t>
      </w:r>
      <w:r>
        <w:rPr>
          <w:noProof w:val="0"/>
          <w:sz w:val="24"/>
          <w:lang w:val="en-GB"/>
        </w:rPr>
        <w:t>August</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p>
    <w:p w14:paraId="30E02941" w14:textId="4B29844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04A21">
        <w:rPr>
          <w:rFonts w:cs="Arial"/>
          <w:b/>
          <w:bCs/>
          <w:sz w:val="24"/>
        </w:rPr>
        <w:t>6</w:t>
      </w:r>
      <w:r w:rsidR="00CB1FF4" w:rsidRPr="00CB1FF4">
        <w:rPr>
          <w:rFonts w:cs="Arial"/>
          <w:b/>
          <w:bCs/>
          <w:sz w:val="24"/>
        </w:rPr>
        <w:t>.1.3.3.1.3</w:t>
      </w:r>
    </w:p>
    <w:p w14:paraId="30E02942" w14:textId="12C3F5A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04A21">
        <w:rPr>
          <w:rFonts w:ascii="Arial" w:hAnsi="Arial" w:cs="Arial"/>
          <w:b/>
          <w:bCs/>
          <w:sz w:val="24"/>
        </w:rPr>
        <w:t>Nokia</w:t>
      </w:r>
      <w:r w:rsidR="00013455" w:rsidRPr="00013455">
        <w:rPr>
          <w:rFonts w:ascii="Arial" w:hAnsi="Arial" w:cs="Arial"/>
          <w:b/>
          <w:bCs/>
          <w:sz w:val="24"/>
        </w:rPr>
        <w:t xml:space="preserve"> Shanghai Bell</w:t>
      </w:r>
    </w:p>
    <w:p w14:paraId="30E02943" w14:textId="2897CD0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F6AFD">
        <w:rPr>
          <w:rFonts w:ascii="Arial" w:hAnsi="Arial" w:cs="Arial"/>
          <w:b/>
          <w:bCs/>
          <w:sz w:val="24"/>
        </w:rPr>
        <w:t>T</w:t>
      </w:r>
      <w:r w:rsidR="00CB1FF4">
        <w:rPr>
          <w:rFonts w:ascii="Arial" w:hAnsi="Arial" w:cs="Arial"/>
          <w:b/>
          <w:bCs/>
          <w:sz w:val="24"/>
        </w:rPr>
        <w:t>ransport block size</w:t>
      </w:r>
      <w:r w:rsidR="001F6AFD">
        <w:rPr>
          <w:rFonts w:ascii="Arial" w:hAnsi="Arial" w:cs="Arial"/>
          <w:b/>
          <w:bCs/>
          <w:sz w:val="24"/>
        </w:rPr>
        <w:t xml:space="preserve"> determination </w:t>
      </w:r>
      <w:r w:rsidR="003D01F7">
        <w:rPr>
          <w:rFonts w:ascii="Arial" w:hAnsi="Arial" w:cs="Arial"/>
          <w:b/>
          <w:bCs/>
          <w:sz w:val="24"/>
        </w:rPr>
        <w:t>and the support of slot aggregation</w:t>
      </w:r>
      <w:r w:rsidR="00C11ADE">
        <w:rPr>
          <w:rFonts w:ascii="Arial" w:hAnsi="Arial" w:cs="Arial"/>
          <w:b/>
          <w:bCs/>
          <w:sz w:val="24"/>
        </w:rPr>
        <w:t xml:space="preserve"> </w:t>
      </w:r>
      <w:r w:rsidR="008359EB">
        <w:rPr>
          <w:rFonts w:ascii="Arial" w:hAnsi="Arial" w:cs="Arial"/>
          <w:b/>
          <w:bCs/>
          <w:sz w:val="24"/>
        </w:rPr>
        <w:t>in NR</w:t>
      </w:r>
      <w:bookmarkStart w:id="0" w:name="_GoBack"/>
      <w:bookmarkEnd w:id="0"/>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095D35F5" w:rsidR="0078539D" w:rsidRDefault="002C5510" w:rsidP="00986146">
      <w:pPr>
        <w:spacing w:after="120"/>
        <w:jc w:val="both"/>
      </w:pPr>
      <w:r>
        <w:t xml:space="preserve">The following was agreed regarding the resource allocation </w:t>
      </w:r>
      <w:r w:rsidR="00AE61B2">
        <w:t xml:space="preserve">in frequency domain </w:t>
      </w:r>
      <w:r>
        <w:t xml:space="preserve">for PDSCH and PUSCH </w:t>
      </w:r>
      <w:r w:rsidR="00AE61B2">
        <w:t xml:space="preserve">in NR </w:t>
      </w:r>
      <w:r>
        <w:t>in case of CP-OFDM:</w:t>
      </w:r>
    </w:p>
    <w:p w14:paraId="635FA129" w14:textId="1B557565" w:rsidR="002C5510" w:rsidRPr="00443263" w:rsidRDefault="002C5510" w:rsidP="00443263">
      <w:pPr>
        <w:ind w:left="568"/>
        <w:rPr>
          <w:rFonts w:eastAsia="MS Mincho"/>
          <w:b/>
          <w:i/>
          <w:sz w:val="18"/>
          <w:u w:val="single"/>
          <w:lang w:val="en-US" w:eastAsia="ja-JP"/>
        </w:rPr>
      </w:pPr>
      <w:r w:rsidRPr="00443263">
        <w:rPr>
          <w:rFonts w:eastAsia="MS Mincho"/>
          <w:b/>
          <w:i/>
          <w:sz w:val="18"/>
          <w:highlight w:val="green"/>
          <w:u w:val="single"/>
          <w:lang w:val="en-US" w:eastAsia="ja-JP"/>
        </w:rPr>
        <w:t>Agreements:</w:t>
      </w:r>
      <w:r w:rsidRPr="00443263">
        <w:rPr>
          <w:rFonts w:eastAsia="MS Mincho"/>
          <w:b/>
          <w:i/>
          <w:sz w:val="18"/>
          <w:lang w:val="en-US" w:eastAsia="ja-JP"/>
        </w:rPr>
        <w:t xml:space="preserve"> </w:t>
      </w:r>
      <w:r w:rsidRPr="00443263">
        <w:rPr>
          <w:rFonts w:eastAsia="MS Mincho"/>
          <w:i/>
          <w:sz w:val="18"/>
          <w:lang w:eastAsia="ja-JP"/>
        </w:rPr>
        <w:t>(RAN1#88 Athens)</w:t>
      </w:r>
    </w:p>
    <w:p w14:paraId="66B68745" w14:textId="77777777" w:rsidR="002C5510" w:rsidRPr="00443263" w:rsidRDefault="002C5510" w:rsidP="00443263">
      <w:pPr>
        <w:numPr>
          <w:ilvl w:val="0"/>
          <w:numId w:val="12"/>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NR supports both contiguous and non-contiguous resource allocation for data with CP-OFDM for both UL and DL</w:t>
      </w:r>
    </w:p>
    <w:p w14:paraId="0370590E" w14:textId="77777777" w:rsidR="002C5510" w:rsidRPr="002C5510" w:rsidRDefault="002C5510" w:rsidP="00443263">
      <w:pPr>
        <w:numPr>
          <w:ilvl w:val="1"/>
          <w:numId w:val="12"/>
        </w:numPr>
        <w:tabs>
          <w:tab w:val="clear" w:pos="1440"/>
          <w:tab w:val="num" w:pos="2008"/>
        </w:tabs>
        <w:overflowPunct/>
        <w:autoSpaceDE/>
        <w:autoSpaceDN/>
        <w:adjustRightInd/>
        <w:spacing w:after="0"/>
        <w:ind w:left="2008"/>
        <w:textAlignment w:val="auto"/>
        <w:rPr>
          <w:rFonts w:eastAsia="MS Mincho"/>
          <w:lang w:val="en-US" w:eastAsia="ja-JP"/>
        </w:rPr>
      </w:pPr>
      <w:r w:rsidRPr="00443263">
        <w:rPr>
          <w:rFonts w:eastAsia="MS Mincho"/>
          <w:i/>
          <w:sz w:val="18"/>
          <w:lang w:val="en-US" w:eastAsia="ja-JP"/>
        </w:rPr>
        <w:t>FFS detailed for both contiguous and non-contiguous resource allocation schemes</w:t>
      </w:r>
    </w:p>
    <w:p w14:paraId="28B06FEF" w14:textId="77777777" w:rsidR="006A3748" w:rsidRPr="00BA40E1" w:rsidRDefault="006A3748" w:rsidP="006A3748">
      <w:pPr>
        <w:ind w:left="568"/>
        <w:rPr>
          <w:rFonts w:eastAsia="MS Mincho"/>
          <w:b/>
          <w:i/>
          <w:sz w:val="18"/>
          <w:u w:val="single"/>
          <w:lang w:eastAsia="ja-JP"/>
        </w:rPr>
      </w:pPr>
      <w:r w:rsidRPr="00BA40E1">
        <w:rPr>
          <w:rFonts w:eastAsia="MS Mincho"/>
          <w:b/>
          <w:i/>
          <w:sz w:val="18"/>
          <w:highlight w:val="green"/>
          <w:u w:val="single"/>
          <w:lang w:eastAsia="ja-JP"/>
        </w:rPr>
        <w:t>Agreements:</w:t>
      </w:r>
      <w:r w:rsidRPr="00BA40E1">
        <w:rPr>
          <w:rFonts w:eastAsia="MS Mincho"/>
          <w:i/>
          <w:sz w:val="18"/>
          <w:lang w:eastAsia="ja-JP"/>
        </w:rPr>
        <w:t xml:space="preserve"> (RAN1#89)</w:t>
      </w:r>
    </w:p>
    <w:p w14:paraId="13C2EF6E"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for PDSCH and for PUSCH with CP-OFDM waveform, starting point is at least LTE DL RA type 0.</w:t>
      </w:r>
    </w:p>
    <w:p w14:paraId="38680D01"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Working assumption: In frequency-domain, for PUSCH with DFT-s-OFDM waveform, only contiguous resource allocation is supported in Rel. 15.</w:t>
      </w:r>
    </w:p>
    <w:p w14:paraId="0AC7A221" w14:textId="77777777" w:rsidR="006A3748" w:rsidRPr="00BA40E1" w:rsidRDefault="006A3748" w:rsidP="006A3748">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NR allows to schedule a PDSCH and PUSCH at least with CP-OFDM waveform with large resource allocation and small resource allocation in dynamic manner.</w:t>
      </w:r>
    </w:p>
    <w:p w14:paraId="27A37966" w14:textId="77777777" w:rsidR="006A3748" w:rsidRPr="00545FF3" w:rsidRDefault="006A3748" w:rsidP="006A3748">
      <w:pPr>
        <w:numPr>
          <w:ilvl w:val="1"/>
          <w:numId w:val="22"/>
        </w:numPr>
        <w:overflowPunct/>
        <w:autoSpaceDE/>
        <w:autoSpaceDN/>
        <w:adjustRightInd/>
        <w:spacing w:after="0"/>
        <w:ind w:left="1408"/>
        <w:textAlignment w:val="auto"/>
        <w:rPr>
          <w:rFonts w:eastAsia="MS Mincho"/>
          <w:lang w:eastAsia="ja-JP"/>
        </w:rPr>
      </w:pPr>
      <w:r w:rsidRPr="00BA40E1">
        <w:rPr>
          <w:rFonts w:eastAsia="MS Mincho"/>
          <w:i/>
          <w:sz w:val="18"/>
          <w:lang w:eastAsia="ja-JP"/>
        </w:rPr>
        <w:t>E.g., scheduling a slot with full or almost full bandwidth and scheduling next slot with one or a few RBs.</w:t>
      </w:r>
    </w:p>
    <w:p w14:paraId="23DAF324" w14:textId="77777777" w:rsidR="005F5611" w:rsidRPr="00E67802" w:rsidRDefault="005F5611" w:rsidP="005F5611">
      <w:pPr>
        <w:overflowPunct/>
        <w:autoSpaceDE/>
        <w:autoSpaceDN/>
        <w:adjustRightInd/>
        <w:spacing w:after="0"/>
        <w:ind w:left="2008" w:hanging="1440"/>
        <w:textAlignment w:val="auto"/>
        <w:rPr>
          <w:rFonts w:ascii="Times" w:eastAsia="MS Mincho" w:hAnsi="Times"/>
          <w:b/>
          <w:i/>
          <w:iCs/>
          <w:sz w:val="18"/>
          <w:szCs w:val="18"/>
          <w:u w:val="single"/>
          <w:lang w:val="en-US" w:eastAsia="ja-JP"/>
        </w:rPr>
      </w:pPr>
      <w:r w:rsidRPr="00E67802">
        <w:rPr>
          <w:rFonts w:ascii="Times" w:eastAsia="MS Mincho" w:hAnsi="Times"/>
          <w:b/>
          <w:i/>
          <w:iCs/>
          <w:sz w:val="18"/>
          <w:szCs w:val="18"/>
          <w:highlight w:val="green"/>
          <w:u w:val="single"/>
          <w:lang w:val="en-US" w:eastAsia="ja-JP"/>
        </w:rPr>
        <w:t>Agreements:</w:t>
      </w:r>
      <w:r w:rsidRPr="00E67802">
        <w:rPr>
          <w:rFonts w:ascii="Times" w:eastAsia="MS Mincho" w:hAnsi="Times"/>
          <w:i/>
          <w:iCs/>
          <w:sz w:val="18"/>
          <w:szCs w:val="18"/>
          <w:lang w:val="en-US" w:eastAsia="ja-JP"/>
        </w:rPr>
        <w:t xml:space="preserve"> (RAN1-AH#2)</w:t>
      </w:r>
    </w:p>
    <w:p w14:paraId="21AE7117"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PUSCH with DFT-s-OFDM waveform in NR, contiguous resource allocation scheme based on LTE UL RA Type 0 is adopted in Rel. 15.</w:t>
      </w:r>
    </w:p>
    <w:p w14:paraId="3C353DFF" w14:textId="77777777" w:rsidR="005F5611" w:rsidRPr="00E67802" w:rsidRDefault="005F5611" w:rsidP="005F5611">
      <w:pPr>
        <w:numPr>
          <w:ilvl w:val="1"/>
          <w:numId w:val="23"/>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619833C8"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 xml:space="preserve">A coarser granularity (i.e. more than 1RB) of resource assignment in order to reduce the overhead further  </w:t>
      </w:r>
    </w:p>
    <w:p w14:paraId="270758D3"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5FE74FF9"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PDSCH in NR, a resource allocation scheme based on LTE DL RA Type 2 is supported in Rel. 15.</w:t>
      </w:r>
    </w:p>
    <w:p w14:paraId="47F3DB93" w14:textId="77777777" w:rsidR="005F5611" w:rsidRPr="00E67802" w:rsidRDefault="005F5611" w:rsidP="005F5611">
      <w:pPr>
        <w:numPr>
          <w:ilvl w:val="1"/>
          <w:numId w:val="23"/>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713B6141"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 xml:space="preserve">A coarser granularity (i.e. more than 1RB) of resource assignment in order to reduce the overhead further  </w:t>
      </w:r>
    </w:p>
    <w:p w14:paraId="0E0EE610"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6C9CB991"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PUSCH with CP-OFDM waveform in NR, contiguous resource allocation scheme based on LTE UL RA Type 0 is supported in Rel. 15</w:t>
      </w:r>
    </w:p>
    <w:p w14:paraId="5387F400" w14:textId="77777777" w:rsidR="005F5611" w:rsidRPr="00E67802" w:rsidRDefault="005F5611" w:rsidP="005F5611">
      <w:pPr>
        <w:numPr>
          <w:ilvl w:val="1"/>
          <w:numId w:val="23"/>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21A87573"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 xml:space="preserve">A coarser granularity (i.e. more than 1RB) of resource assignment in order to reduce the overhead further  </w:t>
      </w:r>
    </w:p>
    <w:p w14:paraId="56AE8143" w14:textId="77777777" w:rsidR="005F5611" w:rsidRPr="00E67802" w:rsidRDefault="005F5611" w:rsidP="005F5611">
      <w:pPr>
        <w:numPr>
          <w:ilvl w:val="2"/>
          <w:numId w:val="23"/>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7FA1C1ED"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0 (i.e., bit-map) is supported for PDSCH.</w:t>
      </w:r>
    </w:p>
    <w:p w14:paraId="7B999216"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0 (i.e., bit-map) is supported for PUSCH with CP-OFDM waveform.</w:t>
      </w:r>
    </w:p>
    <w:p w14:paraId="4D8652E6"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2 is supported for PDSCH.</w:t>
      </w:r>
    </w:p>
    <w:p w14:paraId="3527139A"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 xml:space="preserve">A DCI format </w:t>
      </w:r>
      <w:r w:rsidRPr="00E67802">
        <w:rPr>
          <w:rFonts w:ascii="Times" w:eastAsia="MS Mincho" w:hAnsi="Times"/>
          <w:i/>
          <w:iCs/>
          <w:sz w:val="18"/>
          <w:szCs w:val="18"/>
          <w:lang w:eastAsia="ja-JP"/>
        </w:rPr>
        <w:t>with resource allocation based on</w:t>
      </w:r>
      <w:r w:rsidRPr="00E67802">
        <w:rPr>
          <w:rFonts w:ascii="Times" w:eastAsia="MS Mincho" w:hAnsi="Times"/>
          <w:i/>
          <w:iCs/>
          <w:sz w:val="18"/>
          <w:szCs w:val="18"/>
          <w:lang w:val="en-US" w:eastAsia="ja-JP"/>
        </w:rPr>
        <w:t xml:space="preserve"> LTE UL RA type 0 is supported for PUSCH with CP-OFDM waveform and with DFT-s-OFDM waveform.</w:t>
      </w:r>
    </w:p>
    <w:p w14:paraId="3727D0D0" w14:textId="77777777" w:rsidR="005F5611" w:rsidRPr="00E67802" w:rsidRDefault="005F5611" w:rsidP="005F5611">
      <w:pPr>
        <w:numPr>
          <w:ilvl w:val="0"/>
          <w:numId w:val="23"/>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 some or all of the above DCI formats have the same DCI payload size.</w:t>
      </w:r>
    </w:p>
    <w:p w14:paraId="6E110A0A" w14:textId="77777777" w:rsidR="00DB040B" w:rsidRPr="00094BE0" w:rsidRDefault="00DB040B" w:rsidP="00986146">
      <w:pPr>
        <w:spacing w:after="120"/>
        <w:jc w:val="both"/>
        <w:rPr>
          <w:lang w:val="en-US"/>
        </w:rPr>
      </w:pPr>
    </w:p>
    <w:p w14:paraId="6F49200E" w14:textId="7150E441" w:rsidR="002C5510" w:rsidRDefault="00DB040B" w:rsidP="00986146">
      <w:pPr>
        <w:spacing w:after="120"/>
        <w:jc w:val="both"/>
        <w:rPr>
          <w:lang w:val="en-US"/>
        </w:rPr>
      </w:pPr>
      <w:r>
        <w:rPr>
          <w:lang w:val="en-US"/>
        </w:rPr>
        <w:t>In time domain resource allocation, in addition to the support of slot and mini-slot based transmissions, slot aggregation is also supported. The transmission duration can be dynamically indicated in the DCI.</w:t>
      </w:r>
    </w:p>
    <w:p w14:paraId="4DB0C8CE" w14:textId="77777777" w:rsidR="00DB040B" w:rsidRPr="00443263" w:rsidRDefault="00DB040B" w:rsidP="00443263">
      <w:pPr>
        <w:ind w:left="568"/>
        <w:rPr>
          <w:rFonts w:eastAsia="MS Mincho"/>
          <w:b/>
          <w:i/>
          <w:sz w:val="18"/>
          <w:u w:val="single"/>
          <w:lang w:val="en-US" w:eastAsia="ja-JP"/>
        </w:rPr>
      </w:pPr>
      <w:r w:rsidRPr="00443263">
        <w:rPr>
          <w:rFonts w:eastAsia="MS Mincho"/>
          <w:b/>
          <w:i/>
          <w:sz w:val="18"/>
          <w:highlight w:val="green"/>
          <w:u w:val="single"/>
          <w:lang w:val="en-US" w:eastAsia="ja-JP"/>
        </w:rPr>
        <w:t>Agreements:</w:t>
      </w:r>
      <w:r w:rsidRPr="00443263">
        <w:rPr>
          <w:rFonts w:eastAsia="MS Mincho"/>
          <w:i/>
          <w:sz w:val="18"/>
          <w:lang w:eastAsia="ja-JP"/>
        </w:rPr>
        <w:t xml:space="preserve"> (RAN1#86bis Lisbon)</w:t>
      </w:r>
    </w:p>
    <w:p w14:paraId="12146819" w14:textId="77777777" w:rsidR="00DB040B" w:rsidRPr="00443263" w:rsidRDefault="00DB040B" w:rsidP="00443263">
      <w:pPr>
        <w:numPr>
          <w:ilvl w:val="0"/>
          <w:numId w:val="14"/>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Slot aggregation is supported</w:t>
      </w:r>
    </w:p>
    <w:p w14:paraId="33EA31B8" w14:textId="2D4B6C68" w:rsidR="00DB040B" w:rsidRPr="00443263" w:rsidRDefault="00DB040B" w:rsidP="00443263">
      <w:pPr>
        <w:numPr>
          <w:ilvl w:val="0"/>
          <w:numId w:val="14"/>
        </w:numPr>
        <w:tabs>
          <w:tab w:val="clear" w:pos="720"/>
          <w:tab w:val="num" w:pos="1288"/>
        </w:tabs>
        <w:overflowPunct/>
        <w:autoSpaceDE/>
        <w:autoSpaceDN/>
        <w:adjustRightInd/>
        <w:spacing w:after="0"/>
        <w:ind w:left="1288"/>
        <w:textAlignment w:val="auto"/>
        <w:rPr>
          <w:rFonts w:eastAsia="MS Mincho"/>
          <w:i/>
          <w:sz w:val="18"/>
          <w:lang w:val="en-US" w:eastAsia="ja-JP"/>
        </w:rPr>
      </w:pPr>
      <w:r w:rsidRPr="00443263">
        <w:rPr>
          <w:rFonts w:eastAsia="MS Mincho"/>
          <w:i/>
          <w:sz w:val="18"/>
          <w:lang w:val="en-US" w:eastAsia="ja-JP"/>
        </w:rPr>
        <w:t>Data transmission can be scheduled to span one or multiple slots</w:t>
      </w:r>
    </w:p>
    <w:p w14:paraId="418A8E23" w14:textId="77777777" w:rsidR="00DB040B" w:rsidRPr="00443263" w:rsidRDefault="00DB040B" w:rsidP="00443263">
      <w:pPr>
        <w:overflowPunct/>
        <w:autoSpaceDE/>
        <w:autoSpaceDN/>
        <w:adjustRightInd/>
        <w:spacing w:after="0"/>
        <w:ind w:left="928"/>
        <w:textAlignment w:val="auto"/>
        <w:rPr>
          <w:rFonts w:eastAsia="MS Mincho"/>
          <w:i/>
          <w:sz w:val="18"/>
          <w:lang w:val="en-US" w:eastAsia="ja-JP"/>
        </w:rPr>
      </w:pPr>
    </w:p>
    <w:p w14:paraId="74AAC156" w14:textId="251838E5" w:rsidR="00DB040B" w:rsidRPr="00443263" w:rsidRDefault="00DB040B" w:rsidP="00443263">
      <w:pPr>
        <w:ind w:left="568"/>
        <w:rPr>
          <w:rFonts w:eastAsia="MS Mincho"/>
          <w:i/>
          <w:sz w:val="18"/>
          <w:lang w:eastAsia="ja-JP"/>
        </w:rPr>
      </w:pPr>
      <w:r w:rsidRPr="00443263">
        <w:rPr>
          <w:rFonts w:eastAsia="MS Mincho"/>
          <w:b/>
          <w:i/>
          <w:iCs/>
          <w:sz w:val="18"/>
          <w:highlight w:val="green"/>
          <w:u w:val="single"/>
          <w:lang w:val="en-US" w:eastAsia="ja-JP"/>
        </w:rPr>
        <w:lastRenderedPageBreak/>
        <w:t>Agreements:</w:t>
      </w:r>
      <w:r w:rsidRPr="00443263">
        <w:rPr>
          <w:rFonts w:eastAsia="MS Mincho"/>
          <w:b/>
          <w:i/>
          <w:iCs/>
          <w:sz w:val="18"/>
          <w:lang w:val="en-US" w:eastAsia="ja-JP"/>
        </w:rPr>
        <w:t xml:space="preserve"> </w:t>
      </w:r>
      <w:r w:rsidRPr="00443263">
        <w:rPr>
          <w:rFonts w:eastAsia="MS Mincho"/>
          <w:i/>
          <w:sz w:val="18"/>
          <w:lang w:eastAsia="ja-JP"/>
        </w:rPr>
        <w:t>(RAN1#88bis Spokane)</w:t>
      </w:r>
    </w:p>
    <w:p w14:paraId="736736F0" w14:textId="77777777" w:rsidR="00DB040B" w:rsidRPr="00443263" w:rsidRDefault="00DB040B" w:rsidP="00443263">
      <w:pPr>
        <w:numPr>
          <w:ilvl w:val="0"/>
          <w:numId w:val="15"/>
        </w:numPr>
        <w:tabs>
          <w:tab w:val="clear" w:pos="720"/>
          <w:tab w:val="num" w:pos="1288"/>
        </w:tabs>
        <w:overflowPunct/>
        <w:autoSpaceDE/>
        <w:autoSpaceDN/>
        <w:adjustRightInd/>
        <w:spacing w:after="0"/>
        <w:ind w:left="1288"/>
        <w:textAlignment w:val="auto"/>
        <w:rPr>
          <w:rFonts w:eastAsia="MS Mincho"/>
          <w:i/>
          <w:iCs/>
          <w:sz w:val="18"/>
          <w:lang w:val="en-US" w:eastAsia="ja-JP"/>
        </w:rPr>
      </w:pPr>
      <w:r w:rsidRPr="00443263">
        <w:rPr>
          <w:rFonts w:eastAsia="MS Mincho"/>
          <w:i/>
          <w:iCs/>
          <w:sz w:val="18"/>
          <w:lang w:val="en-US" w:eastAsia="ja-JP"/>
        </w:rPr>
        <w:t>The duration of a data transmission in a data channel can be semi-statically configured and/or dynamically indicated in the PDCCH scheduling the data transmission</w:t>
      </w:r>
    </w:p>
    <w:p w14:paraId="59B37997"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starting/ending position of the data transmission</w:t>
      </w:r>
    </w:p>
    <w:p w14:paraId="554C7EFB"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 of symbols</w:t>
      </w:r>
    </w:p>
    <w:p w14:paraId="72B036F3"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 of slots</w:t>
      </w:r>
    </w:p>
    <w:p w14:paraId="6D390B53"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the indicated duration is the numbers of symbols + slots</w:t>
      </w:r>
    </w:p>
    <w:p w14:paraId="40746384"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in case cross-slot scheduling is used</w:t>
      </w:r>
    </w:p>
    <w:p w14:paraId="4C1A9C3D"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in case slot aggregation is used</w:t>
      </w:r>
    </w:p>
    <w:p w14:paraId="33E8AF78" w14:textId="77777777"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rFonts w:eastAsia="MS Mincho"/>
          <w:i/>
          <w:iCs/>
          <w:sz w:val="18"/>
          <w:lang w:val="en-US" w:eastAsia="ja-JP"/>
        </w:rPr>
      </w:pPr>
      <w:r w:rsidRPr="00443263">
        <w:rPr>
          <w:rFonts w:eastAsia="MS Mincho"/>
          <w:i/>
          <w:iCs/>
          <w:sz w:val="18"/>
          <w:lang w:val="en-US" w:eastAsia="ja-JP"/>
        </w:rPr>
        <w:t>FFS: rate-matching details</w:t>
      </w:r>
    </w:p>
    <w:p w14:paraId="2A59AF8F" w14:textId="44F0EB14" w:rsidR="00DB040B" w:rsidRPr="00443263" w:rsidRDefault="00DB040B" w:rsidP="00443263">
      <w:pPr>
        <w:numPr>
          <w:ilvl w:val="1"/>
          <w:numId w:val="15"/>
        </w:numPr>
        <w:tabs>
          <w:tab w:val="clear" w:pos="1440"/>
          <w:tab w:val="num" w:pos="2008"/>
        </w:tabs>
        <w:overflowPunct/>
        <w:autoSpaceDE/>
        <w:autoSpaceDN/>
        <w:adjustRightInd/>
        <w:spacing w:after="0"/>
        <w:ind w:left="2008"/>
        <w:textAlignment w:val="auto"/>
        <w:rPr>
          <w:i/>
          <w:sz w:val="18"/>
        </w:rPr>
      </w:pPr>
      <w:r w:rsidRPr="00443263">
        <w:rPr>
          <w:rFonts w:eastAsia="MS Mincho"/>
          <w:i/>
          <w:iCs/>
          <w:sz w:val="18"/>
          <w:lang w:val="en-US" w:eastAsia="ja-JP"/>
        </w:rPr>
        <w:t>FFS: whether/how to specify UE behavior when the duration of a data transmission in a data channel for the UE is unknown</w:t>
      </w:r>
    </w:p>
    <w:p w14:paraId="4B0C7CA0" w14:textId="77777777" w:rsidR="00D466FB" w:rsidRPr="00443263" w:rsidRDefault="00D466FB" w:rsidP="00986146">
      <w:pPr>
        <w:spacing w:after="120"/>
        <w:jc w:val="both"/>
      </w:pPr>
    </w:p>
    <w:p w14:paraId="055833CB" w14:textId="2B2771F1" w:rsidR="00AE61B2" w:rsidRPr="002C5510" w:rsidRDefault="00AE61B2" w:rsidP="00986146">
      <w:pPr>
        <w:spacing w:after="120"/>
        <w:jc w:val="both"/>
        <w:rPr>
          <w:lang w:val="en-US"/>
        </w:rPr>
      </w:pPr>
      <w:r>
        <w:rPr>
          <w:lang w:val="en-US"/>
        </w:rPr>
        <w:t xml:space="preserve">In this contribution, we discuss </w:t>
      </w:r>
      <w:r w:rsidR="00D466FB">
        <w:rPr>
          <w:lang w:val="en-US"/>
        </w:rPr>
        <w:t>how</w:t>
      </w:r>
      <w:r w:rsidR="00C11ADE">
        <w:rPr>
          <w:lang w:val="en-US"/>
        </w:rPr>
        <w:t xml:space="preserve"> </w:t>
      </w:r>
      <w:r w:rsidR="00D466FB">
        <w:rPr>
          <w:lang w:val="en-US"/>
        </w:rPr>
        <w:t xml:space="preserve">TBS should be determined in NR, which is </w:t>
      </w:r>
      <w:r w:rsidR="002A6F2B">
        <w:rPr>
          <w:lang w:val="en-US"/>
        </w:rPr>
        <w:t>closely</w:t>
      </w:r>
      <w:r w:rsidR="00D466FB">
        <w:rPr>
          <w:lang w:val="en-US"/>
        </w:rPr>
        <w:t xml:space="preserve"> related to the resource allocation schemes. In addition, the support of slot aggregation is also discussed, especially on how TB(s) should be mapped to the multiple slots.</w:t>
      </w:r>
    </w:p>
    <w:p w14:paraId="3B52287C" w14:textId="77777777" w:rsidR="00A63809" w:rsidRDefault="00A63809" w:rsidP="00EB772D">
      <w:pPr>
        <w:spacing w:after="120"/>
        <w:jc w:val="both"/>
        <w:rPr>
          <w:rFonts w:eastAsia="MS Mincho"/>
          <w:lang w:val="en-US" w:eastAsia="ja-JP"/>
        </w:rPr>
      </w:pPr>
    </w:p>
    <w:p w14:paraId="1BD0C5A0" w14:textId="03BC2DF8" w:rsidR="00687488" w:rsidRDefault="00687488" w:rsidP="00687488">
      <w:pPr>
        <w:pStyle w:val="Heading1"/>
        <w:rPr>
          <w:color w:val="000000"/>
        </w:rPr>
      </w:pPr>
      <w:r>
        <w:rPr>
          <w:color w:val="000000"/>
        </w:rPr>
        <w:t>4</w:t>
      </w:r>
      <w:r w:rsidRPr="00A51522">
        <w:rPr>
          <w:color w:val="000000"/>
        </w:rPr>
        <w:tab/>
      </w:r>
      <w:r w:rsidR="00A63809">
        <w:rPr>
          <w:color w:val="000000"/>
        </w:rPr>
        <w:t>TBS determination</w:t>
      </w:r>
    </w:p>
    <w:p w14:paraId="4086C30B" w14:textId="234B0285" w:rsidR="006C6DF7" w:rsidRDefault="00D4589E" w:rsidP="00687488">
      <w:r>
        <w:t xml:space="preserve">In LTE, TBS tables were carefully defined with a 1 PRB granularity for different cases with some underlying assumptions on e.g. the number of available REs. </w:t>
      </w:r>
      <w:r w:rsidR="00022B8C">
        <w:t>With the flexible transmission duration being introduced in NR, the TBS determination needs to be carefully considered. Given the wide range of the transmission durations in NR, it would be unrealistic or cumbersome to separately define TBS tables for each of the transmission durations</w:t>
      </w:r>
      <w:r w:rsidR="006C6DF7">
        <w:t>.</w:t>
      </w:r>
      <w:r w:rsidR="0016381F">
        <w:t xml:space="preserve"> Moreover, LTE is limited to 110 PRBs whereas in case of NR up to 275 or even 550</w:t>
      </w:r>
      <w:r w:rsidR="00E44906">
        <w:t xml:space="preserve"> </w:t>
      </w:r>
      <w:r w:rsidR="0016381F">
        <w:t>PRBs are possible</w:t>
      </w:r>
      <w:r w:rsidR="00E44906">
        <w:t>, which</w:t>
      </w:r>
      <w:r w:rsidR="0016381F">
        <w:t xml:space="preserve"> mak</w:t>
      </w:r>
      <w:r w:rsidR="00E44906">
        <w:t>es</w:t>
      </w:r>
      <w:r w:rsidR="0016381F">
        <w:t xml:space="preserve"> this exercise even more complicated.</w:t>
      </w:r>
    </w:p>
    <w:p w14:paraId="3A71988E" w14:textId="77777777" w:rsidR="006C6DF7" w:rsidRDefault="00022B8C" w:rsidP="00687488">
      <w:r>
        <w:t xml:space="preserve">Possible ways to address the issue include e.g. </w:t>
      </w:r>
    </w:p>
    <w:p w14:paraId="2F028595" w14:textId="6F03ECEB" w:rsidR="006C6DF7" w:rsidRDefault="006C6DF7" w:rsidP="006C6DF7">
      <w:pPr>
        <w:pStyle w:val="ListParagraph"/>
        <w:numPr>
          <w:ilvl w:val="0"/>
          <w:numId w:val="19"/>
        </w:numPr>
        <w:rPr>
          <w:sz w:val="20"/>
        </w:rPr>
      </w:pPr>
      <w:r>
        <w:rPr>
          <w:sz w:val="20"/>
        </w:rPr>
        <w:t>Using a</w:t>
      </w:r>
      <w:r w:rsidR="00022B8C" w:rsidRPr="006C6DF7">
        <w:rPr>
          <w:sz w:val="20"/>
        </w:rPr>
        <w:t xml:space="preserve"> </w:t>
      </w:r>
      <w:r>
        <w:rPr>
          <w:sz w:val="20"/>
        </w:rPr>
        <w:t xml:space="preserve">pre-defined </w:t>
      </w:r>
      <w:r w:rsidR="00022B8C" w:rsidRPr="006C6DF7">
        <w:rPr>
          <w:sz w:val="20"/>
        </w:rPr>
        <w:t>formula</w:t>
      </w:r>
      <w:r>
        <w:rPr>
          <w:sz w:val="20"/>
        </w:rPr>
        <w:t xml:space="preserve"> or </w:t>
      </w:r>
      <w:r w:rsidR="00B54B6A" w:rsidRPr="006C6DF7">
        <w:rPr>
          <w:sz w:val="20"/>
        </w:rPr>
        <w:t>method</w:t>
      </w:r>
      <w:r w:rsidR="00022B8C" w:rsidRPr="006C6DF7">
        <w:rPr>
          <w:sz w:val="20"/>
        </w:rPr>
        <w:t xml:space="preserve"> to derive the TBS</w:t>
      </w:r>
      <w:r w:rsidR="0016381F">
        <w:rPr>
          <w:sz w:val="20"/>
        </w:rPr>
        <w:t xml:space="preserve"> </w:t>
      </w:r>
      <w:r w:rsidR="00DA4CC5">
        <w:rPr>
          <w:sz w:val="20"/>
        </w:rPr>
        <w:t xml:space="preserve">based on </w:t>
      </w:r>
      <w:r w:rsidR="0016381F">
        <w:rPr>
          <w:sz w:val="20"/>
        </w:rPr>
        <w:t>e.g. the number of (available) REs and the intended spectral efficiency</w:t>
      </w:r>
      <w:r w:rsidR="00BD3056" w:rsidRPr="006C6DF7">
        <w:rPr>
          <w:sz w:val="20"/>
        </w:rPr>
        <w:t xml:space="preserve">; </w:t>
      </w:r>
    </w:p>
    <w:p w14:paraId="7F3B45C2" w14:textId="21AC9D5E" w:rsidR="00D4589E" w:rsidRDefault="00D4589E" w:rsidP="00443263">
      <w:pPr>
        <w:pStyle w:val="ListParagraph"/>
        <w:numPr>
          <w:ilvl w:val="1"/>
          <w:numId w:val="19"/>
        </w:numPr>
        <w:rPr>
          <w:sz w:val="20"/>
        </w:rPr>
      </w:pPr>
      <w:r>
        <w:rPr>
          <w:sz w:val="20"/>
        </w:rPr>
        <w:t xml:space="preserve">This would avoid the need for defining various TBS tables. But this also make it </w:t>
      </w:r>
      <w:r w:rsidR="004A3031">
        <w:rPr>
          <w:sz w:val="20"/>
        </w:rPr>
        <w:t xml:space="preserve">more </w:t>
      </w:r>
      <w:r>
        <w:rPr>
          <w:sz w:val="20"/>
        </w:rPr>
        <w:t>difficult to do any fine adjustment on TBS (e.g. to match the payload size of particular applications such as VoIP, or to take into account the max codeblock size).</w:t>
      </w:r>
    </w:p>
    <w:p w14:paraId="140423CE" w14:textId="1E17CDB5" w:rsidR="004A3031" w:rsidRPr="006C6DF7" w:rsidRDefault="004A3031" w:rsidP="00443263">
      <w:pPr>
        <w:pStyle w:val="ListParagraph"/>
        <w:numPr>
          <w:ilvl w:val="1"/>
          <w:numId w:val="19"/>
        </w:numPr>
        <w:rPr>
          <w:sz w:val="20"/>
        </w:rPr>
      </w:pPr>
      <w:r>
        <w:rPr>
          <w:sz w:val="20"/>
        </w:rPr>
        <w:t>If the number of REs is used for the calculation, the gNB and the UE need to have common understanding on the definition. This will likely require some pre-known assumptions on the overhead.</w:t>
      </w:r>
    </w:p>
    <w:p w14:paraId="74274835" w14:textId="4E4470DF" w:rsidR="00022B8C" w:rsidRDefault="006C6DF7" w:rsidP="006C6DF7">
      <w:pPr>
        <w:pStyle w:val="ListParagraph"/>
        <w:numPr>
          <w:ilvl w:val="0"/>
          <w:numId w:val="19"/>
        </w:numPr>
        <w:rPr>
          <w:sz w:val="20"/>
        </w:rPr>
      </w:pPr>
      <w:r>
        <w:rPr>
          <w:sz w:val="20"/>
        </w:rPr>
        <w:t>D</w:t>
      </w:r>
      <w:r w:rsidR="00BD3056" w:rsidRPr="006C6DF7">
        <w:rPr>
          <w:sz w:val="20"/>
        </w:rPr>
        <w:t>efin</w:t>
      </w:r>
      <w:r>
        <w:rPr>
          <w:sz w:val="20"/>
        </w:rPr>
        <w:t>ing</w:t>
      </w:r>
      <w:r w:rsidR="00BD3056" w:rsidRPr="006C6DF7">
        <w:rPr>
          <w:sz w:val="20"/>
        </w:rPr>
        <w:t xml:space="preserve"> reference TBS tables with a </w:t>
      </w:r>
      <w:r w:rsidR="004A3031">
        <w:rPr>
          <w:sz w:val="20"/>
        </w:rPr>
        <w:t>reference</w:t>
      </w:r>
      <w:r w:rsidR="004A3031" w:rsidRPr="006C6DF7">
        <w:rPr>
          <w:sz w:val="20"/>
        </w:rPr>
        <w:t xml:space="preserve"> </w:t>
      </w:r>
      <w:r w:rsidR="00BD3056" w:rsidRPr="006C6DF7">
        <w:rPr>
          <w:sz w:val="20"/>
        </w:rPr>
        <w:t>transmission duration</w:t>
      </w:r>
      <w:r w:rsidR="004A3031">
        <w:rPr>
          <w:sz w:val="20"/>
        </w:rPr>
        <w:t xml:space="preserve"> (e.g. one slot)</w:t>
      </w:r>
      <w:r w:rsidR="00BD3056" w:rsidRPr="006C6DF7">
        <w:rPr>
          <w:sz w:val="20"/>
        </w:rPr>
        <w:t xml:space="preserve"> </w:t>
      </w:r>
      <w:r w:rsidR="00DA4CC5">
        <w:rPr>
          <w:sz w:val="20"/>
        </w:rPr>
        <w:t xml:space="preserve">and </w:t>
      </w:r>
      <w:r w:rsidR="00E44906">
        <w:rPr>
          <w:sz w:val="20"/>
        </w:rPr>
        <w:t xml:space="preserve">a </w:t>
      </w:r>
      <w:r w:rsidR="00DA4CC5">
        <w:rPr>
          <w:sz w:val="20"/>
        </w:rPr>
        <w:t>range on the number of PRBs</w:t>
      </w:r>
      <w:r w:rsidR="004A3031">
        <w:rPr>
          <w:sz w:val="20"/>
        </w:rPr>
        <w:t>. A</w:t>
      </w:r>
      <w:r>
        <w:rPr>
          <w:sz w:val="20"/>
        </w:rPr>
        <w:t xml:space="preserve">ppropriate </w:t>
      </w:r>
      <w:r w:rsidR="00BD3056" w:rsidRPr="006C6DF7">
        <w:rPr>
          <w:sz w:val="20"/>
        </w:rPr>
        <w:t>scaling factor</w:t>
      </w:r>
      <w:r>
        <w:rPr>
          <w:sz w:val="20"/>
        </w:rPr>
        <w:t>s</w:t>
      </w:r>
      <w:r w:rsidR="004A3031">
        <w:rPr>
          <w:sz w:val="20"/>
        </w:rPr>
        <w:t xml:space="preserve"> are used </w:t>
      </w:r>
      <w:r w:rsidR="00BD3056" w:rsidRPr="006C6DF7">
        <w:rPr>
          <w:sz w:val="20"/>
        </w:rPr>
        <w:t>to derive TBS for other cases</w:t>
      </w:r>
      <w:r w:rsidR="004A3031">
        <w:rPr>
          <w:sz w:val="20"/>
        </w:rPr>
        <w:t>, and the scaling factor depends on the actual transmission duration and the actual allocated number of PRBs</w:t>
      </w:r>
      <w:r w:rsidR="00BD3056" w:rsidRPr="006C6DF7">
        <w:rPr>
          <w:sz w:val="20"/>
        </w:rPr>
        <w:t>.</w:t>
      </w:r>
      <w:r w:rsidR="004A3031">
        <w:rPr>
          <w:sz w:val="20"/>
        </w:rPr>
        <w:t xml:space="preserve"> Note that the approach of using scaling factor for TBS determination has already been used in LTE for TDD special subframes.</w:t>
      </w:r>
    </w:p>
    <w:p w14:paraId="1B20BD65" w14:textId="77777777" w:rsidR="004A3031" w:rsidRDefault="004A3031" w:rsidP="005A38E6"/>
    <w:p w14:paraId="5E676353" w14:textId="226FE6B1" w:rsidR="004A3031" w:rsidRDefault="004A3031" w:rsidP="005A38E6">
      <w:r>
        <w:t xml:space="preserve">Both options are </w:t>
      </w:r>
      <w:r w:rsidR="005A38E6">
        <w:t>reasonable ones to be considered further in NR.</w:t>
      </w:r>
    </w:p>
    <w:p w14:paraId="39F1DB2F" w14:textId="738C6921" w:rsidR="005A38E6" w:rsidRPr="00443263" w:rsidRDefault="005A38E6" w:rsidP="005A38E6">
      <w:pPr>
        <w:rPr>
          <w:b/>
          <w:i/>
        </w:rPr>
      </w:pPr>
      <w:r w:rsidRPr="00443263">
        <w:rPr>
          <w:b/>
          <w:i/>
        </w:rPr>
        <w:t xml:space="preserve">Proposal 1: </w:t>
      </w:r>
      <w:r w:rsidRPr="00443263">
        <w:rPr>
          <w:i/>
        </w:rPr>
        <w:t>The following two options should be considered further for TBS determination in NR: (1) use a pre-defined formu</w:t>
      </w:r>
      <w:r w:rsidR="006D5621">
        <w:rPr>
          <w:i/>
        </w:rPr>
        <w:t>l</w:t>
      </w:r>
      <w:r w:rsidRPr="00443263">
        <w:rPr>
          <w:i/>
        </w:rPr>
        <w:t>a or method; (2) define reference TBS tables and apply appropriate scaling factors for different cases.</w:t>
      </w:r>
    </w:p>
    <w:p w14:paraId="79EE2011" w14:textId="77777777" w:rsidR="004A3031" w:rsidRPr="004A3031" w:rsidRDefault="004A3031" w:rsidP="005A38E6"/>
    <w:p w14:paraId="7A565874" w14:textId="4E6E7689" w:rsidR="00BD3056" w:rsidRDefault="00BD3056" w:rsidP="00BD3056">
      <w:pPr>
        <w:pStyle w:val="Heading1"/>
        <w:rPr>
          <w:color w:val="000000"/>
        </w:rPr>
      </w:pPr>
      <w:r>
        <w:rPr>
          <w:color w:val="000000"/>
        </w:rPr>
        <w:t>5</w:t>
      </w:r>
      <w:r w:rsidRPr="00A51522">
        <w:rPr>
          <w:color w:val="000000"/>
        </w:rPr>
        <w:tab/>
      </w:r>
      <w:r>
        <w:rPr>
          <w:color w:val="000000"/>
        </w:rPr>
        <w:t>Support of slot aggregation</w:t>
      </w:r>
    </w:p>
    <w:p w14:paraId="6E02BE95" w14:textId="4B9AA040" w:rsidR="00BD3056" w:rsidRDefault="00BD3056" w:rsidP="00687488">
      <w:r>
        <w:t>Although we have agreed to support a data transmission spanning multiple slots</w:t>
      </w:r>
      <w:r w:rsidR="00E44906">
        <w:t xml:space="preserve"> using a single DCI</w:t>
      </w:r>
      <w:r>
        <w:t>, we have not defined how TB(s) would be mapped to these multiple slots.</w:t>
      </w:r>
    </w:p>
    <w:p w14:paraId="59B766A1" w14:textId="704DFFBC" w:rsidR="00BD3056" w:rsidRDefault="00BD3056" w:rsidP="00687488">
      <w:r>
        <w:t>The two basic options are:</w:t>
      </w:r>
    </w:p>
    <w:p w14:paraId="7B58C1C9" w14:textId="4AB1190E" w:rsidR="00BD3056" w:rsidRPr="00BD3056" w:rsidRDefault="00BD3056" w:rsidP="00BD3056">
      <w:pPr>
        <w:pStyle w:val="ListParagraph"/>
        <w:numPr>
          <w:ilvl w:val="0"/>
          <w:numId w:val="17"/>
        </w:numPr>
        <w:rPr>
          <w:sz w:val="20"/>
        </w:rPr>
      </w:pPr>
      <w:r w:rsidRPr="00BD3056">
        <w:rPr>
          <w:sz w:val="20"/>
        </w:rPr>
        <w:t>Option 1: one TB is mapped to multiple slots</w:t>
      </w:r>
    </w:p>
    <w:p w14:paraId="071B0FCC" w14:textId="1BD64220" w:rsidR="00BD3056" w:rsidRPr="00BD3056" w:rsidRDefault="00BD3056" w:rsidP="00BD3056">
      <w:pPr>
        <w:pStyle w:val="ListParagraph"/>
        <w:numPr>
          <w:ilvl w:val="1"/>
          <w:numId w:val="17"/>
        </w:numPr>
        <w:rPr>
          <w:sz w:val="20"/>
        </w:rPr>
      </w:pPr>
      <w:r w:rsidRPr="00BD3056">
        <w:rPr>
          <w:sz w:val="20"/>
        </w:rPr>
        <w:t xml:space="preserve">Option 1a: the TBS is determined in the same way as </w:t>
      </w:r>
      <w:r w:rsidR="00B53259">
        <w:rPr>
          <w:sz w:val="20"/>
        </w:rPr>
        <w:t>in</w:t>
      </w:r>
      <w:r w:rsidR="00B53259" w:rsidRPr="00BD3056">
        <w:rPr>
          <w:sz w:val="20"/>
        </w:rPr>
        <w:t xml:space="preserve"> </w:t>
      </w:r>
      <w:r w:rsidRPr="00BD3056">
        <w:rPr>
          <w:sz w:val="20"/>
        </w:rPr>
        <w:t>single-slot scheduling. The main purpose is to provide extended coverage</w:t>
      </w:r>
      <w:r w:rsidR="005A38E6">
        <w:rPr>
          <w:sz w:val="20"/>
        </w:rPr>
        <w:t xml:space="preserve"> or improve the latency/reliability</w:t>
      </w:r>
      <w:r w:rsidRPr="00BD3056">
        <w:rPr>
          <w:sz w:val="20"/>
        </w:rPr>
        <w:t>.</w:t>
      </w:r>
    </w:p>
    <w:p w14:paraId="3112B558" w14:textId="2B2BA7A9" w:rsidR="00BD3056" w:rsidRPr="00BD3056" w:rsidRDefault="00BD3056" w:rsidP="00BD3056">
      <w:pPr>
        <w:pStyle w:val="ListParagraph"/>
        <w:numPr>
          <w:ilvl w:val="1"/>
          <w:numId w:val="17"/>
        </w:numPr>
        <w:rPr>
          <w:sz w:val="20"/>
        </w:rPr>
      </w:pPr>
      <w:r w:rsidRPr="00BD3056">
        <w:rPr>
          <w:sz w:val="20"/>
        </w:rPr>
        <w:lastRenderedPageBreak/>
        <w:t>Option 1b: the TBS is scaled up based on the number of slots being scheduled. This would provide a larger TBS.</w:t>
      </w:r>
    </w:p>
    <w:p w14:paraId="4463A38C" w14:textId="371F58D5" w:rsidR="00BD3056" w:rsidRPr="00BD3056" w:rsidRDefault="00BD3056" w:rsidP="00BD3056">
      <w:pPr>
        <w:pStyle w:val="ListParagraph"/>
        <w:numPr>
          <w:ilvl w:val="0"/>
          <w:numId w:val="17"/>
        </w:numPr>
        <w:rPr>
          <w:sz w:val="20"/>
        </w:rPr>
      </w:pPr>
      <w:r w:rsidRPr="00BD3056">
        <w:rPr>
          <w:sz w:val="20"/>
        </w:rPr>
        <w:t>Option 2: one TB is mapped to one slot</w:t>
      </w:r>
      <w:r w:rsidR="00DA4CC5">
        <w:rPr>
          <w:sz w:val="20"/>
        </w:rPr>
        <w:t xml:space="preserve"> – i.e. multi-slot scheduling</w:t>
      </w:r>
    </w:p>
    <w:p w14:paraId="06D82D70" w14:textId="78487DF7" w:rsidR="00BD3056" w:rsidRDefault="00BD3056" w:rsidP="00BD3056">
      <w:pPr>
        <w:pStyle w:val="ListParagraph"/>
        <w:numPr>
          <w:ilvl w:val="1"/>
          <w:numId w:val="17"/>
        </w:numPr>
        <w:rPr>
          <w:sz w:val="20"/>
        </w:rPr>
      </w:pPr>
      <w:r w:rsidRPr="00BD3056">
        <w:rPr>
          <w:sz w:val="20"/>
        </w:rPr>
        <w:t>In this case, the data transmission in each slot is the same as the single-slot scheduling.</w:t>
      </w:r>
    </w:p>
    <w:p w14:paraId="10156CA3" w14:textId="525D2B65" w:rsidR="00BD3056" w:rsidRDefault="00BD3056" w:rsidP="00BD3056"/>
    <w:p w14:paraId="05FB79C9" w14:textId="3CB0B445" w:rsidR="00E44906" w:rsidRDefault="00E44906" w:rsidP="00BD3056">
      <w:r>
        <w:t xml:space="preserve">The main use cases of </w:t>
      </w:r>
      <w:r w:rsidR="00BD3056">
        <w:t>option 1a</w:t>
      </w:r>
      <w:r>
        <w:t xml:space="preserve"> include:</w:t>
      </w:r>
    </w:p>
    <w:p w14:paraId="5B56A81E" w14:textId="64266105" w:rsidR="00BD3056" w:rsidRDefault="00E44906" w:rsidP="0067096D">
      <w:pPr>
        <w:pStyle w:val="ListParagraph"/>
        <w:numPr>
          <w:ilvl w:val="0"/>
          <w:numId w:val="21"/>
        </w:numPr>
      </w:pPr>
      <w:r w:rsidRPr="0067096D">
        <w:rPr>
          <w:sz w:val="20"/>
        </w:rPr>
        <w:t>F</w:t>
      </w:r>
      <w:r w:rsidR="00BD3056" w:rsidRPr="0067096D">
        <w:rPr>
          <w:sz w:val="20"/>
        </w:rPr>
        <w:t>or coverage enhancement purpose</w:t>
      </w:r>
      <w:r>
        <w:rPr>
          <w:sz w:val="20"/>
        </w:rPr>
        <w:t>.</w:t>
      </w:r>
      <w:r w:rsidR="00BD3056" w:rsidRPr="0067096D">
        <w:rPr>
          <w:sz w:val="20"/>
        </w:rPr>
        <w:t xml:space="preserve"> </w:t>
      </w:r>
      <w:r>
        <w:rPr>
          <w:sz w:val="20"/>
        </w:rPr>
        <w:t>This</w:t>
      </w:r>
      <w:r w:rsidR="00BD3056" w:rsidRPr="0067096D">
        <w:rPr>
          <w:sz w:val="20"/>
        </w:rPr>
        <w:t xml:space="preserve"> is similar to TTI bundling or PDSCH/PUSCH repetitions in LTE</w:t>
      </w:r>
      <w:r>
        <w:rPr>
          <w:sz w:val="20"/>
        </w:rPr>
        <w:t xml:space="preserve">, and it is useful for </w:t>
      </w:r>
      <w:r w:rsidR="00BD3056" w:rsidRPr="0067096D">
        <w:rPr>
          <w:sz w:val="20"/>
        </w:rPr>
        <w:t>MTC applications wh</w:t>
      </w:r>
      <w:r>
        <w:rPr>
          <w:sz w:val="20"/>
        </w:rPr>
        <w:t>ere</w:t>
      </w:r>
      <w:r w:rsidR="00BD3056" w:rsidRPr="0067096D">
        <w:rPr>
          <w:sz w:val="20"/>
        </w:rPr>
        <w:t xml:space="preserve"> extended coverage is critical. Given that there is no intention to </w:t>
      </w:r>
      <w:r>
        <w:rPr>
          <w:sz w:val="20"/>
        </w:rPr>
        <w:t>optimize for</w:t>
      </w:r>
      <w:r w:rsidR="00BD3056" w:rsidRPr="0067096D">
        <w:rPr>
          <w:sz w:val="20"/>
        </w:rPr>
        <w:t xml:space="preserve"> mMTC </w:t>
      </w:r>
      <w:r>
        <w:rPr>
          <w:sz w:val="20"/>
        </w:rPr>
        <w:t xml:space="preserve">support </w:t>
      </w:r>
      <w:r w:rsidR="00BD3056" w:rsidRPr="0067096D">
        <w:rPr>
          <w:sz w:val="20"/>
        </w:rPr>
        <w:t xml:space="preserve">in Rel-15, </w:t>
      </w:r>
      <w:r>
        <w:rPr>
          <w:sz w:val="20"/>
        </w:rPr>
        <w:t>this would not be the main driver for option 1a</w:t>
      </w:r>
      <w:r w:rsidR="006047DF" w:rsidRPr="0067096D">
        <w:rPr>
          <w:sz w:val="20"/>
        </w:rPr>
        <w:t xml:space="preserve"> in Rel-15.</w:t>
      </w:r>
    </w:p>
    <w:p w14:paraId="69ED59D3" w14:textId="5EE8FB64" w:rsidR="00E44906" w:rsidRPr="0067096D" w:rsidRDefault="00B248D0" w:rsidP="0067096D">
      <w:pPr>
        <w:pStyle w:val="ListParagraph"/>
        <w:numPr>
          <w:ilvl w:val="0"/>
          <w:numId w:val="21"/>
        </w:numPr>
      </w:pPr>
      <w:r>
        <w:rPr>
          <w:sz w:val="20"/>
        </w:rPr>
        <w:t>For improved latency and reliability in URLLC applications. For URLLC, we have already agreed to support K repetitions (with the same or different RV) for the same TB for both grant-based and grant-free UL transmissions. For grant-based UL transmission, this would be achieved by option 1a. The same approach can also be used for DL.</w:t>
      </w:r>
    </w:p>
    <w:p w14:paraId="61A5EEFD" w14:textId="111099C5" w:rsidR="00B248D0" w:rsidRDefault="00B248D0" w:rsidP="00BD3056">
      <w:r>
        <w:t>Therefore option 1a should be supported as already agreed for URLLC.</w:t>
      </w:r>
    </w:p>
    <w:p w14:paraId="349487A0" w14:textId="2B01083E" w:rsidR="006047DF" w:rsidRDefault="006047DF" w:rsidP="00BD3056">
      <w:r>
        <w:t>The main advantage of option 1b is the reduced DL/UL control overhead because only a single TB is transmitted. However it can have the following issues/implications:</w:t>
      </w:r>
    </w:p>
    <w:p w14:paraId="3347FD14" w14:textId="0CF849A4" w:rsidR="006047DF" w:rsidRDefault="006047DF" w:rsidP="006047DF">
      <w:pPr>
        <w:pStyle w:val="ListParagraph"/>
        <w:numPr>
          <w:ilvl w:val="0"/>
          <w:numId w:val="17"/>
        </w:numPr>
        <w:rPr>
          <w:sz w:val="20"/>
        </w:rPr>
      </w:pPr>
      <w:r w:rsidRPr="006047DF">
        <w:rPr>
          <w:sz w:val="20"/>
        </w:rPr>
        <w:t>It create</w:t>
      </w:r>
      <w:r>
        <w:rPr>
          <w:sz w:val="20"/>
        </w:rPr>
        <w:t>s</w:t>
      </w:r>
      <w:r w:rsidRPr="006047DF">
        <w:rPr>
          <w:sz w:val="20"/>
        </w:rPr>
        <w:t xml:space="preserve"> inefficiency in HARQ retransmission</w:t>
      </w:r>
      <w:r>
        <w:rPr>
          <w:sz w:val="20"/>
        </w:rPr>
        <w:t xml:space="preserve"> due to large TBS</w:t>
      </w:r>
      <w:r w:rsidRPr="006047DF">
        <w:rPr>
          <w:sz w:val="20"/>
        </w:rPr>
        <w:t>. CBG-based retransmission can be considered as one way to address the issue, but it requires multi-bit HARQ-ACK feedback and additiona</w:t>
      </w:r>
      <w:r w:rsidR="00DA4CC5">
        <w:rPr>
          <w:sz w:val="20"/>
        </w:rPr>
        <w:t>l</w:t>
      </w:r>
      <w:r w:rsidRPr="006047DF">
        <w:rPr>
          <w:sz w:val="20"/>
        </w:rPr>
        <w:t xml:space="preserve"> overhead in retransmission DCI, which would take away the potential advantage of reduced overhead.</w:t>
      </w:r>
    </w:p>
    <w:p w14:paraId="401041AB" w14:textId="2189A5A9" w:rsidR="006047DF" w:rsidRDefault="006047DF" w:rsidP="006047DF">
      <w:pPr>
        <w:pStyle w:val="ListParagraph"/>
        <w:numPr>
          <w:ilvl w:val="0"/>
          <w:numId w:val="17"/>
        </w:numPr>
        <w:rPr>
          <w:sz w:val="20"/>
        </w:rPr>
      </w:pPr>
      <w:r>
        <w:rPr>
          <w:sz w:val="20"/>
        </w:rPr>
        <w:t>It can complicate the HARQ process and soft buffer discussion. It requires a HARQ process to support a much larger TBS and the corresponding soft buffer size</w:t>
      </w:r>
      <w:r w:rsidR="006C6DF7">
        <w:rPr>
          <w:sz w:val="20"/>
        </w:rPr>
        <w:t xml:space="preserve"> for soft combining purpose</w:t>
      </w:r>
      <w:r>
        <w:rPr>
          <w:sz w:val="20"/>
        </w:rPr>
        <w:t>. This could mean that less number of HARQ processes can be supported when more slots are aggregated. If we support the dynamic indication of the transmission duration, it in a way conflicts with the static/semi-static number of HARQ processes that a UE supports.</w:t>
      </w:r>
    </w:p>
    <w:p w14:paraId="5F5D65F3" w14:textId="73910A0A" w:rsidR="009F151C" w:rsidRPr="006047DF" w:rsidRDefault="006C6DF7" w:rsidP="006047DF">
      <w:pPr>
        <w:pStyle w:val="ListParagraph"/>
        <w:numPr>
          <w:ilvl w:val="0"/>
          <w:numId w:val="17"/>
        </w:numPr>
        <w:rPr>
          <w:sz w:val="20"/>
        </w:rPr>
      </w:pPr>
      <w:r>
        <w:rPr>
          <w:sz w:val="20"/>
        </w:rPr>
        <w:t>It can also increase the latency because the retransmission would need to wait longer due to the long scheduling unit (e.g. when the transmission of another HARQ process occurs).</w:t>
      </w:r>
    </w:p>
    <w:p w14:paraId="04C7F221" w14:textId="77777777" w:rsidR="006047DF" w:rsidRDefault="006047DF" w:rsidP="00BD3056"/>
    <w:p w14:paraId="0A75557C" w14:textId="32AAFEAB" w:rsidR="00BD3056" w:rsidRDefault="006047DF" w:rsidP="00BD3056">
      <w:r>
        <w:t xml:space="preserve">Option 2, on the other hand, is a simple way to support slot aggregation. </w:t>
      </w:r>
      <w:r w:rsidR="00DA4CC5">
        <w:t xml:space="preserve">As discussed in </w:t>
      </w:r>
      <w:r w:rsidR="005A38E6">
        <w:t>our companion contribution [1]</w:t>
      </w:r>
      <w:r w:rsidR="00DA4CC5">
        <w:t xml:space="preserve">, such type of multi-slot scheduling will be needed for dynamic TDD and can be overall used to decrease the DL control overhead. </w:t>
      </w:r>
      <w:r>
        <w:t xml:space="preserve">Other than the proper DCI design to provide the scheduling information, the data transmission in each slot is essentially the same as </w:t>
      </w:r>
      <w:r w:rsidR="00DA4CC5">
        <w:t xml:space="preserve">in case of </w:t>
      </w:r>
      <w:r>
        <w:t xml:space="preserve">single-slot scheduling. In the DCI design, </w:t>
      </w:r>
      <w:r w:rsidR="009B1335">
        <w:t xml:space="preserve">there may be some restrictions introduced to reduce the DCI overhead, causing that the scheduling info for the TB in each slot </w:t>
      </w:r>
      <w:r w:rsidR="00DA4CC5">
        <w:t xml:space="preserve">to be </w:t>
      </w:r>
      <w:r w:rsidR="009B1335">
        <w:t>not completely independent</w:t>
      </w:r>
      <w:r w:rsidR="00DA4CC5">
        <w:t xml:space="preserve"> as e.g. done for multi-subframe scheduling in LTE eLAA</w:t>
      </w:r>
      <w:r w:rsidR="009B1335">
        <w:t>.</w:t>
      </w:r>
    </w:p>
    <w:p w14:paraId="4F042E23" w14:textId="64F8AFEC" w:rsidR="009B1335" w:rsidRPr="006C6DF7" w:rsidRDefault="009B1335" w:rsidP="009B1335">
      <w:pPr>
        <w:rPr>
          <w:i/>
        </w:rPr>
      </w:pPr>
      <w:r w:rsidRPr="0067096D">
        <w:rPr>
          <w:b/>
          <w:i/>
        </w:rPr>
        <w:t xml:space="preserve">Proposal </w:t>
      </w:r>
      <w:r w:rsidR="00D466FB">
        <w:rPr>
          <w:b/>
          <w:i/>
        </w:rPr>
        <w:t>2</w:t>
      </w:r>
      <w:r w:rsidRPr="0067096D">
        <w:rPr>
          <w:b/>
          <w:i/>
        </w:rPr>
        <w:t>:</w:t>
      </w:r>
      <w:r w:rsidRPr="0067096D">
        <w:rPr>
          <w:i/>
        </w:rPr>
        <w:t xml:space="preserve"> In case of slot aggregation in Rel-15, </w:t>
      </w:r>
      <w:r w:rsidR="00B248D0" w:rsidRPr="0067096D">
        <w:rPr>
          <w:i/>
        </w:rPr>
        <w:t>the following two options are supported: (1)</w:t>
      </w:r>
      <w:r w:rsidR="00B248D0" w:rsidRPr="00B248D0">
        <w:t xml:space="preserve"> </w:t>
      </w:r>
      <w:r w:rsidR="00B248D0" w:rsidRPr="00B248D0">
        <w:rPr>
          <w:i/>
        </w:rPr>
        <w:t>one TB is mapped to multiple slots</w:t>
      </w:r>
      <w:r w:rsidR="00B248D0" w:rsidRPr="00B53259">
        <w:rPr>
          <w:i/>
        </w:rPr>
        <w:t xml:space="preserve">, and the TBS is determined in the same way as </w:t>
      </w:r>
      <w:r w:rsidR="00B53259">
        <w:rPr>
          <w:i/>
        </w:rPr>
        <w:t>in</w:t>
      </w:r>
      <w:r w:rsidR="00B248D0" w:rsidRPr="00B53259">
        <w:rPr>
          <w:i/>
        </w:rPr>
        <w:t xml:space="preserve"> single-slot scheduling;</w:t>
      </w:r>
      <w:r w:rsidR="00B248D0" w:rsidRPr="0067096D">
        <w:rPr>
          <w:i/>
        </w:rPr>
        <w:t xml:space="preserve"> (2) </w:t>
      </w:r>
      <w:r w:rsidRPr="0067096D">
        <w:rPr>
          <w:i/>
        </w:rPr>
        <w:t>one TB is mapped to each slot.</w:t>
      </w:r>
    </w:p>
    <w:p w14:paraId="73514129" w14:textId="77777777" w:rsidR="009B1335" w:rsidRPr="00BD3056" w:rsidRDefault="009B1335" w:rsidP="00BD3056"/>
    <w:p w14:paraId="30E029DD" w14:textId="2D8783F6" w:rsidR="0034111C" w:rsidRPr="00A51522" w:rsidRDefault="00BD3056">
      <w:pPr>
        <w:pStyle w:val="Heading1"/>
        <w:rPr>
          <w:color w:val="000000"/>
        </w:rPr>
      </w:pPr>
      <w:r>
        <w:rPr>
          <w:color w:val="000000"/>
        </w:rPr>
        <w:t>6</w:t>
      </w:r>
      <w:r w:rsidR="0034111C" w:rsidRPr="00A51522">
        <w:rPr>
          <w:color w:val="000000"/>
        </w:rPr>
        <w:tab/>
      </w:r>
      <w:r w:rsidR="00EE7FA7" w:rsidRPr="00A51522">
        <w:rPr>
          <w:color w:val="000000"/>
        </w:rPr>
        <w:t>Conclusion</w:t>
      </w:r>
    </w:p>
    <w:p w14:paraId="30E029DE" w14:textId="3381EDB7"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D466FB">
        <w:t>TBS determination mechanisms and support of slot aggregation. The following has been proposed</w:t>
      </w:r>
      <w:r w:rsidR="00342AD2" w:rsidRPr="006A1BEB">
        <w:rPr>
          <w:bCs/>
        </w:rPr>
        <w:t>:</w:t>
      </w:r>
    </w:p>
    <w:p w14:paraId="6F7F7F4B" w14:textId="6CAA152A" w:rsidR="00D466FB" w:rsidRPr="00BA40E1" w:rsidRDefault="00D466FB" w:rsidP="00D466FB">
      <w:pPr>
        <w:rPr>
          <w:b/>
          <w:i/>
        </w:rPr>
      </w:pPr>
      <w:r w:rsidRPr="00BA40E1">
        <w:rPr>
          <w:b/>
          <w:i/>
        </w:rPr>
        <w:t xml:space="preserve">Proposal 1: </w:t>
      </w:r>
      <w:r w:rsidRPr="00BA40E1">
        <w:rPr>
          <w:i/>
        </w:rPr>
        <w:t>The following two options should be considered further for TBS determination in NR: (1) use a pre-defined formu</w:t>
      </w:r>
      <w:r w:rsidR="006D5621">
        <w:rPr>
          <w:i/>
        </w:rPr>
        <w:t>l</w:t>
      </w:r>
      <w:r w:rsidRPr="00BA40E1">
        <w:rPr>
          <w:i/>
        </w:rPr>
        <w:t>a or method; (2) define reference TBS tables and apply appropriate scaling factors for different cases.</w:t>
      </w:r>
    </w:p>
    <w:p w14:paraId="34EA25FA" w14:textId="1A895E6C" w:rsidR="00B53259" w:rsidRDefault="00B53259" w:rsidP="00B53259">
      <w:pPr>
        <w:rPr>
          <w:i/>
        </w:rPr>
      </w:pPr>
      <w:r w:rsidRPr="00723EDE">
        <w:rPr>
          <w:b/>
          <w:i/>
        </w:rPr>
        <w:t xml:space="preserve">Proposal </w:t>
      </w:r>
      <w:r w:rsidR="00D466FB">
        <w:rPr>
          <w:b/>
          <w:i/>
        </w:rPr>
        <w:t>2</w:t>
      </w:r>
      <w:r w:rsidRPr="00723EDE">
        <w:rPr>
          <w:b/>
          <w:i/>
        </w:rPr>
        <w:t>:</w:t>
      </w:r>
      <w:r w:rsidRPr="00723EDE">
        <w:rPr>
          <w:i/>
        </w:rPr>
        <w:t xml:space="preserve"> In case of slot aggregation in Rel-15, the following two options are supported: (1)</w:t>
      </w:r>
      <w:r w:rsidRPr="00B248D0">
        <w:t xml:space="preserve"> </w:t>
      </w:r>
      <w:r w:rsidRPr="00B248D0">
        <w:rPr>
          <w:i/>
        </w:rPr>
        <w:t>one TB is mapped to multiple slots</w:t>
      </w:r>
      <w:r w:rsidRPr="00B53259">
        <w:rPr>
          <w:i/>
        </w:rPr>
        <w:t xml:space="preserve">, and the TBS is determined in the same way as </w:t>
      </w:r>
      <w:r>
        <w:rPr>
          <w:i/>
        </w:rPr>
        <w:t>in</w:t>
      </w:r>
      <w:r w:rsidRPr="00B53259">
        <w:rPr>
          <w:i/>
        </w:rPr>
        <w:t xml:space="preserve"> single-slot scheduling;</w:t>
      </w:r>
      <w:r w:rsidRPr="00723EDE">
        <w:rPr>
          <w:i/>
        </w:rPr>
        <w:t xml:space="preserve"> (2) one TB is mapped to each slot.</w:t>
      </w:r>
    </w:p>
    <w:p w14:paraId="30E029F2" w14:textId="669531D3" w:rsidR="0034111C" w:rsidRPr="00521425" w:rsidRDefault="0034111C">
      <w:pPr>
        <w:pStyle w:val="Heading1"/>
      </w:pPr>
      <w:r w:rsidRPr="00521425">
        <w:t>References</w:t>
      </w:r>
    </w:p>
    <w:p w14:paraId="44EA3FA8" w14:textId="784BC034" w:rsidR="006B564D" w:rsidRPr="00443263" w:rsidRDefault="00B53259" w:rsidP="00443263">
      <w:pPr>
        <w:pStyle w:val="NormalWeb"/>
        <w:numPr>
          <w:ilvl w:val="0"/>
          <w:numId w:val="1"/>
        </w:numPr>
        <w:spacing w:before="0" w:beforeAutospacing="0" w:after="120" w:afterAutospacing="0"/>
        <w:rPr>
          <w:sz w:val="20"/>
          <w:szCs w:val="22"/>
        </w:rPr>
      </w:pPr>
      <w:r w:rsidRPr="00443263">
        <w:rPr>
          <w:sz w:val="20"/>
          <w:szCs w:val="22"/>
        </w:rPr>
        <w:t>R1-</w:t>
      </w:r>
      <w:r w:rsidR="005A38E6" w:rsidRPr="00443263">
        <w:rPr>
          <w:sz w:val="20"/>
          <w:szCs w:val="22"/>
        </w:rPr>
        <w:t>17</w:t>
      </w:r>
      <w:r w:rsidR="00443263" w:rsidRPr="00443263">
        <w:rPr>
          <w:sz w:val="20"/>
          <w:szCs w:val="22"/>
        </w:rPr>
        <w:t>1</w:t>
      </w:r>
      <w:r w:rsidR="00E26D95">
        <w:rPr>
          <w:sz w:val="20"/>
          <w:szCs w:val="22"/>
        </w:rPr>
        <w:t>4008</w:t>
      </w:r>
      <w:r w:rsidR="00AE61B2" w:rsidRPr="00443263">
        <w:rPr>
          <w:sz w:val="20"/>
          <w:szCs w:val="22"/>
        </w:rPr>
        <w:t>, “</w:t>
      </w:r>
      <w:r w:rsidR="00443263" w:rsidRPr="00443263">
        <w:rPr>
          <w:sz w:val="20"/>
          <w:szCs w:val="22"/>
        </w:rPr>
        <w:t>Time-domain resource allocation for NR</w:t>
      </w:r>
      <w:r w:rsidR="00AE61B2" w:rsidRPr="00443263">
        <w:rPr>
          <w:sz w:val="20"/>
          <w:szCs w:val="22"/>
        </w:rPr>
        <w:t xml:space="preserve">”, Nokia, </w:t>
      </w:r>
      <w:r w:rsidR="00375102">
        <w:rPr>
          <w:sz w:val="20"/>
          <w:szCs w:val="22"/>
        </w:rPr>
        <w:t>Nokia</w:t>
      </w:r>
      <w:r w:rsidR="00AE61B2" w:rsidRPr="00443263">
        <w:rPr>
          <w:sz w:val="20"/>
          <w:szCs w:val="22"/>
        </w:rPr>
        <w:t xml:space="preserve"> Shanghai Bell, RAN1</w:t>
      </w:r>
      <w:r w:rsidR="00375102">
        <w:rPr>
          <w:sz w:val="20"/>
          <w:szCs w:val="22"/>
        </w:rPr>
        <w:t>#90</w:t>
      </w:r>
      <w:r w:rsidR="00AE61B2" w:rsidRPr="00443263">
        <w:rPr>
          <w:sz w:val="20"/>
          <w:szCs w:val="22"/>
        </w:rPr>
        <w:t xml:space="preserve">, </w:t>
      </w:r>
      <w:r w:rsidR="00375102">
        <w:rPr>
          <w:sz w:val="20"/>
          <w:szCs w:val="22"/>
        </w:rPr>
        <w:t>Aug.</w:t>
      </w:r>
      <w:r w:rsidR="00375102" w:rsidRPr="00443263">
        <w:rPr>
          <w:sz w:val="20"/>
          <w:szCs w:val="22"/>
        </w:rPr>
        <w:t xml:space="preserve"> </w:t>
      </w:r>
      <w:r w:rsidR="00AE61B2" w:rsidRPr="00443263">
        <w:rPr>
          <w:sz w:val="20"/>
          <w:szCs w:val="22"/>
        </w:rPr>
        <w:t>2017.</w:t>
      </w:r>
    </w:p>
    <w:sectPr w:rsidR="006B564D" w:rsidRPr="0044326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1F500" w14:textId="77777777" w:rsidR="006E4439" w:rsidRDefault="006E4439">
      <w:r>
        <w:separator/>
      </w:r>
    </w:p>
  </w:endnote>
  <w:endnote w:type="continuationSeparator" w:id="0">
    <w:p w14:paraId="252EF447" w14:textId="77777777" w:rsidR="006E4439" w:rsidRDefault="006E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8E13E" w14:textId="77777777" w:rsidR="006E4439" w:rsidRDefault="006E4439">
      <w:r>
        <w:separator/>
      </w:r>
    </w:p>
  </w:footnote>
  <w:footnote w:type="continuationSeparator" w:id="0">
    <w:p w14:paraId="6334DD09" w14:textId="77777777" w:rsidR="006E4439" w:rsidRDefault="006E4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80C2AA8"/>
    <w:multiLevelType w:val="hybridMultilevel"/>
    <w:tmpl w:val="CE02CE6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7"/>
  </w:num>
  <w:num w:numId="2">
    <w:abstractNumId w:val="4"/>
  </w:num>
  <w:num w:numId="3">
    <w:abstractNumId w:val="2"/>
  </w:num>
  <w:num w:numId="4">
    <w:abstractNumId w:val="22"/>
  </w:num>
  <w:num w:numId="5">
    <w:abstractNumId w:val="20"/>
  </w:num>
  <w:num w:numId="6">
    <w:abstractNumId w:val="9"/>
  </w:num>
  <w:num w:numId="7">
    <w:abstractNumId w:val="6"/>
  </w:num>
  <w:num w:numId="8">
    <w:abstractNumId w:val="19"/>
  </w:num>
  <w:num w:numId="9">
    <w:abstractNumId w:val="12"/>
  </w:num>
  <w:num w:numId="10">
    <w:abstractNumId w:val="5"/>
  </w:num>
  <w:num w:numId="11">
    <w:abstractNumId w:val="8"/>
  </w:num>
  <w:num w:numId="12">
    <w:abstractNumId w:val="14"/>
  </w:num>
  <w:num w:numId="13">
    <w:abstractNumId w:val="15"/>
  </w:num>
  <w:num w:numId="14">
    <w:abstractNumId w:val="11"/>
  </w:num>
  <w:num w:numId="15">
    <w:abstractNumId w:val="10"/>
  </w:num>
  <w:num w:numId="16">
    <w:abstractNumId w:val="21"/>
  </w:num>
  <w:num w:numId="17">
    <w:abstractNumId w:val="1"/>
  </w:num>
  <w:num w:numId="18">
    <w:abstractNumId w:val="17"/>
  </w:num>
  <w:num w:numId="19">
    <w:abstractNumId w:val="3"/>
  </w:num>
  <w:num w:numId="20">
    <w:abstractNumId w:val="13"/>
  </w:num>
  <w:num w:numId="21">
    <w:abstractNumId w:val="18"/>
  </w:num>
  <w:num w:numId="22">
    <w:abstractNumId w:val="0"/>
  </w:num>
  <w:num w:numId="2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4BE0"/>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381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3B6A"/>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A6F2B"/>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102"/>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D01F7"/>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3263"/>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031"/>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C34"/>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38E6"/>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611"/>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096D"/>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6D63"/>
    <w:rsid w:val="006A032F"/>
    <w:rsid w:val="006A146E"/>
    <w:rsid w:val="006A1BEB"/>
    <w:rsid w:val="006A3748"/>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DF7"/>
    <w:rsid w:val="006D0C12"/>
    <w:rsid w:val="006D0E6B"/>
    <w:rsid w:val="006D2146"/>
    <w:rsid w:val="006D5621"/>
    <w:rsid w:val="006D632E"/>
    <w:rsid w:val="006E094A"/>
    <w:rsid w:val="006E12B1"/>
    <w:rsid w:val="006E13D1"/>
    <w:rsid w:val="006E4439"/>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26EB1"/>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2CB8"/>
    <w:rsid w:val="009A3789"/>
    <w:rsid w:val="009A45A2"/>
    <w:rsid w:val="009A6919"/>
    <w:rsid w:val="009A6AC7"/>
    <w:rsid w:val="009B0408"/>
    <w:rsid w:val="009B0843"/>
    <w:rsid w:val="009B1335"/>
    <w:rsid w:val="009B176D"/>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61B2"/>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A21"/>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259"/>
    <w:rsid w:val="00B53893"/>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1FF4"/>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30F"/>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589E"/>
    <w:rsid w:val="00D46111"/>
    <w:rsid w:val="00D466FB"/>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4CC5"/>
    <w:rsid w:val="00DA56DB"/>
    <w:rsid w:val="00DA6452"/>
    <w:rsid w:val="00DA6FE9"/>
    <w:rsid w:val="00DA7925"/>
    <w:rsid w:val="00DB031E"/>
    <w:rsid w:val="00DB040B"/>
    <w:rsid w:val="00DB0AB8"/>
    <w:rsid w:val="00DB0D2A"/>
    <w:rsid w:val="00DB11CD"/>
    <w:rsid w:val="00DB1DAB"/>
    <w:rsid w:val="00DB3906"/>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6D95"/>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5F2F"/>
    <w:rsid w:val="00EC651E"/>
    <w:rsid w:val="00EC692E"/>
    <w:rsid w:val="00EC745E"/>
    <w:rsid w:val="00EC7EAF"/>
    <w:rsid w:val="00ED27C3"/>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SP-5AIRPNAIUNRU-1830940522-1526</_dlc_DocId>
    <_dlc_DocIdUrl xmlns="71c5aaf6-e6ce-465b-b873-5148d2a4c105">
      <Url>https://nokia.sharepoint.com/sites/c5g/5gradio/_layouts/15/DocIdRedir.aspx?ID=SP-5AIRPNAIUNRU-1830940522-1526</Url>
      <Description>SP-5AIRPNAIUNRU-1830940522-1526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54313920-DF21-48B8-AB1F-908AB8FC08A6}"/>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5D466A0-A0EB-4368-A2D5-381678BE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201</TotalTime>
  <Pages>3</Pages>
  <Words>1558</Words>
  <Characters>8336</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Sigen-Ye</cp:lastModifiedBy>
  <cp:revision>12</cp:revision>
  <cp:lastPrinted>2016-06-20T11:35:00Z</cp:lastPrinted>
  <dcterms:created xsi:type="dcterms:W3CDTF">2017-05-04T18:47:00Z</dcterms:created>
  <dcterms:modified xsi:type="dcterms:W3CDTF">2017-08-11T01:53:00Z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ce3a542c-79d6-4b06-a387-7d16a373e77f</vt:lpwstr>
  </property>
</Properties>
</file>